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1D086" w14:textId="5FF02B20" w:rsidR="00B6756B" w:rsidRDefault="00B6756B" w:rsidP="00B6756B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“</w:t>
      </w:r>
      <w:proofErr w:type="spellStart"/>
      <w:r>
        <w:rPr>
          <w:rFonts w:eastAsia="Times New Roman"/>
          <w:u w:val="single"/>
        </w:rPr>
        <w:t>Alsoun</w:t>
      </w:r>
      <w:proofErr w:type="spellEnd"/>
      <w:r>
        <w:rPr>
          <w:rFonts w:eastAsia="Times New Roman"/>
          <w:u w:val="single"/>
        </w:rPr>
        <w:t>”</w:t>
      </w:r>
      <w:r>
        <w:rPr>
          <w:rFonts w:eastAsia="Times New Roman"/>
          <w:u w:val="single"/>
        </w:rPr>
        <w:t xml:space="preserve"> BOSTONE</w:t>
      </w:r>
      <w:r>
        <w:rPr>
          <w:rFonts w:eastAsia="Times New Roman"/>
        </w:rPr>
        <w:t xml:space="preserve">        (fl.1423)</w:t>
      </w:r>
    </w:p>
    <w:p w14:paraId="5A5993CC" w14:textId="77777777" w:rsidR="00B6756B" w:rsidRDefault="00B6756B" w:rsidP="00B6756B">
      <w:pPr>
        <w:pStyle w:val="NoSpacing"/>
        <w:rPr>
          <w:rFonts w:eastAsia="Times New Roman"/>
        </w:rPr>
      </w:pPr>
      <w:r>
        <w:rPr>
          <w:rFonts w:eastAsia="Times New Roman"/>
        </w:rPr>
        <w:t>of London.</w:t>
      </w:r>
    </w:p>
    <w:p w14:paraId="3987E143" w14:textId="77777777" w:rsidR="00B6756B" w:rsidRDefault="00B6756B" w:rsidP="00B6756B">
      <w:pPr>
        <w:pStyle w:val="NoSpacing"/>
        <w:rPr>
          <w:rFonts w:eastAsia="Times New Roman"/>
        </w:rPr>
      </w:pPr>
    </w:p>
    <w:p w14:paraId="2CD98D40" w14:textId="77777777" w:rsidR="00B6756B" w:rsidRDefault="00B6756B" w:rsidP="00B6756B">
      <w:pPr>
        <w:pStyle w:val="NoSpacing"/>
        <w:rPr>
          <w:rFonts w:eastAsia="Times New Roman"/>
        </w:rPr>
      </w:pPr>
    </w:p>
    <w:p w14:paraId="310C95C9" w14:textId="48A10401" w:rsidR="00B6756B" w:rsidRDefault="00B6756B" w:rsidP="00B6756B">
      <w:pPr>
        <w:pStyle w:val="NoSpacing"/>
        <w:rPr>
          <w:rFonts w:eastAsia="Times New Roman"/>
        </w:rPr>
      </w:pPr>
      <w:r>
        <w:rPr>
          <w:rFonts w:eastAsia="Times New Roman"/>
        </w:rPr>
        <w:tab/>
        <w:t>1423</w:t>
      </w:r>
      <w:r>
        <w:rPr>
          <w:rFonts w:eastAsia="Times New Roman"/>
        </w:rPr>
        <w:tab/>
        <w:t xml:space="preserve">She was condemned to stand in the pillory </w:t>
      </w:r>
      <w:r>
        <w:rPr>
          <w:rFonts w:eastAsia="Times New Roman"/>
        </w:rPr>
        <w:t xml:space="preserve">on </w:t>
      </w:r>
      <w:r>
        <w:rPr>
          <w:rFonts w:eastAsia="Times New Roman"/>
        </w:rPr>
        <w:t>three market days for an hour</w:t>
      </w:r>
    </w:p>
    <w:p w14:paraId="4ADB0913" w14:textId="77777777" w:rsidR="00B6756B" w:rsidRDefault="00B6756B" w:rsidP="00B6756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each day for having let to hire for her immoral purposes her innocent</w:t>
      </w:r>
    </w:p>
    <w:p w14:paraId="4FF7FB90" w14:textId="77777777" w:rsidR="00B6756B" w:rsidRDefault="00B6756B" w:rsidP="00B6756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young apprentice.</w:t>
      </w:r>
    </w:p>
    <w:p w14:paraId="777A9F19" w14:textId="77777777" w:rsidR="00B6756B" w:rsidRDefault="00B6756B" w:rsidP="00B6756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(“Calendar of Letter-Books of the City of London: K “, folio 116, p.17)</w:t>
      </w:r>
    </w:p>
    <w:p w14:paraId="36366F7A" w14:textId="77777777" w:rsidR="00B6756B" w:rsidRDefault="00B6756B" w:rsidP="00B6756B">
      <w:pPr>
        <w:pStyle w:val="NoSpacing"/>
        <w:rPr>
          <w:rFonts w:eastAsia="Times New Roman"/>
        </w:rPr>
      </w:pPr>
    </w:p>
    <w:p w14:paraId="615F7CA7" w14:textId="77777777" w:rsidR="00B6756B" w:rsidRDefault="00B6756B" w:rsidP="00B6756B">
      <w:pPr>
        <w:pStyle w:val="NoSpacing"/>
        <w:rPr>
          <w:rFonts w:eastAsia="Times New Roman"/>
        </w:rPr>
      </w:pPr>
    </w:p>
    <w:p w14:paraId="273DEAA3" w14:textId="77777777" w:rsidR="00B6756B" w:rsidRDefault="00B6756B" w:rsidP="00B6756B">
      <w:pPr>
        <w:pStyle w:val="NoSpacing"/>
        <w:rPr>
          <w:rFonts w:eastAsia="Times New Roman"/>
        </w:rPr>
      </w:pPr>
      <w:r>
        <w:rPr>
          <w:rFonts w:eastAsia="Times New Roman"/>
        </w:rPr>
        <w:t>11 November 2024</w:t>
      </w:r>
    </w:p>
    <w:p w14:paraId="43B9CF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3DD760" w14:textId="77777777" w:rsidR="00B6756B" w:rsidRDefault="00B6756B" w:rsidP="009139A6">
      <w:r>
        <w:separator/>
      </w:r>
    </w:p>
  </w:endnote>
  <w:endnote w:type="continuationSeparator" w:id="0">
    <w:p w14:paraId="7021F3FE" w14:textId="77777777" w:rsidR="00B6756B" w:rsidRDefault="00B675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702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993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C38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0264D" w14:textId="77777777" w:rsidR="00B6756B" w:rsidRDefault="00B6756B" w:rsidP="009139A6">
      <w:r>
        <w:separator/>
      </w:r>
    </w:p>
  </w:footnote>
  <w:footnote w:type="continuationSeparator" w:id="0">
    <w:p w14:paraId="3DC86FF1" w14:textId="77777777" w:rsidR="00B6756B" w:rsidRDefault="00B675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45E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176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EAA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56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6756B"/>
    <w:rsid w:val="00BA00AB"/>
    <w:rsid w:val="00C71834"/>
    <w:rsid w:val="00CB4ED9"/>
    <w:rsid w:val="00D823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02642"/>
  <w15:chartTrackingRefBased/>
  <w15:docId w15:val="{F2A05F3F-25B8-4B40-B703-475074896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2024-11-16T08:50:00Z</dcterms:created>
  <dcterms:modified xsi:type="dcterms:W3CDTF">2024-11-16T08:51:00Z</dcterms:modified>
</cp:coreProperties>
</file>